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AF9F3" w14:textId="77777777" w:rsidR="008B4C73" w:rsidRDefault="008B4C73" w:rsidP="008B4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PAGE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33D285" w14:textId="77777777" w:rsidR="008B4C73" w:rsidRDefault="008B4C73" w:rsidP="008B4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Ulgathorpe</w:t>
      </w:r>
      <w:proofErr w:type="spellEnd"/>
      <w:r>
        <w:rPr>
          <w:rFonts w:ascii="Times New Roman" w:hAnsi="Times New Roman" w:cs="Times New Roman"/>
        </w:rPr>
        <w:t>, Derbyshire. Yeoman.</w:t>
      </w:r>
    </w:p>
    <w:p w14:paraId="211FF9BB" w14:textId="77777777" w:rsidR="008B4C73" w:rsidRDefault="008B4C73" w:rsidP="008B4C73">
      <w:pPr>
        <w:rPr>
          <w:rFonts w:ascii="Times New Roman" w:hAnsi="Times New Roman" w:cs="Times New Roman"/>
        </w:rPr>
      </w:pPr>
    </w:p>
    <w:p w14:paraId="62BC445D" w14:textId="77777777" w:rsidR="008B4C73" w:rsidRDefault="008B4C73" w:rsidP="008B4C73">
      <w:pPr>
        <w:rPr>
          <w:rFonts w:ascii="Times New Roman" w:hAnsi="Times New Roman" w:cs="Times New Roman"/>
        </w:rPr>
      </w:pPr>
    </w:p>
    <w:p w14:paraId="6B977DEC" w14:textId="77777777" w:rsidR="008B4C73" w:rsidRDefault="008B4C73" w:rsidP="008B4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Vernon, esquire(q.v.), brought a plaint of debt against him.</w:t>
      </w:r>
    </w:p>
    <w:p w14:paraId="2DC6B448" w14:textId="77777777" w:rsidR="008B4C73" w:rsidRDefault="008B4C73" w:rsidP="008B4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AFEF736" w14:textId="77777777" w:rsidR="008B4C73" w:rsidRDefault="008B4C73" w:rsidP="008B4C73">
      <w:pPr>
        <w:rPr>
          <w:rFonts w:ascii="Times New Roman" w:hAnsi="Times New Roman" w:cs="Times New Roman"/>
        </w:rPr>
      </w:pPr>
    </w:p>
    <w:p w14:paraId="625EB047" w14:textId="77777777" w:rsidR="008B4C73" w:rsidRDefault="008B4C73" w:rsidP="008B4C73">
      <w:pPr>
        <w:rPr>
          <w:rFonts w:ascii="Times New Roman" w:hAnsi="Times New Roman" w:cs="Times New Roman"/>
        </w:rPr>
      </w:pPr>
    </w:p>
    <w:p w14:paraId="659D6F94" w14:textId="77777777" w:rsidR="008B4C73" w:rsidRDefault="008B4C73" w:rsidP="008B4C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2019</w:t>
      </w:r>
    </w:p>
    <w:p w14:paraId="2B0C28A7" w14:textId="77777777" w:rsidR="006B2F86" w:rsidRPr="00E71FC3" w:rsidRDefault="008B4C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7E162" w14:textId="77777777" w:rsidR="008B4C73" w:rsidRDefault="008B4C73" w:rsidP="00E71FC3">
      <w:r>
        <w:separator/>
      </w:r>
    </w:p>
  </w:endnote>
  <w:endnote w:type="continuationSeparator" w:id="0">
    <w:p w14:paraId="47D1AB1A" w14:textId="77777777" w:rsidR="008B4C73" w:rsidRDefault="008B4C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E69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05075" w14:textId="77777777" w:rsidR="008B4C73" w:rsidRDefault="008B4C73" w:rsidP="00E71FC3">
      <w:r>
        <w:separator/>
      </w:r>
    </w:p>
  </w:footnote>
  <w:footnote w:type="continuationSeparator" w:id="0">
    <w:p w14:paraId="3081CE0B" w14:textId="77777777" w:rsidR="008B4C73" w:rsidRDefault="008B4C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C73"/>
    <w:rsid w:val="001A7C09"/>
    <w:rsid w:val="00577BD5"/>
    <w:rsid w:val="00656CBA"/>
    <w:rsid w:val="006A1F77"/>
    <w:rsid w:val="00733BE7"/>
    <w:rsid w:val="008B4C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C4356"/>
  <w15:chartTrackingRefBased/>
  <w15:docId w15:val="{3C5C196B-D640-4B86-8AB4-265DD2E7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4C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2019-03-13T21:03:00Z</dcterms:created>
  <dcterms:modified xsi:type="dcterms:W3CDTF">2019-03-13T21:03:00Z</dcterms:modified>
</cp:coreProperties>
</file>